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1643"/>
        <w:gridCol w:w="2405"/>
        <w:gridCol w:w="1977"/>
        <w:gridCol w:w="1817"/>
        <w:gridCol w:w="1643"/>
        <w:gridCol w:w="1643"/>
        <w:gridCol w:w="1643"/>
      </w:tblGrid>
      <w:tr w:rsidRPr="00CC510F" w:rsidR="00706FC5" w:rsidTr="00706FC5" w14:paraId="57334A95" w14:textId="6C6BEE89">
        <w:tc>
          <w:tcPr>
            <w:tcW w:w="1643" w:type="dxa"/>
          </w:tcPr>
          <w:p w:rsidRPr="00CC510F" w:rsidR="00706FC5" w:rsidRDefault="00706FC5" w14:paraId="76FF2CEE" w14:textId="583057A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Naš znak</w:t>
            </w:r>
          </w:p>
        </w:tc>
        <w:tc>
          <w:tcPr>
            <w:tcW w:w="2405" w:type="dxa"/>
          </w:tcPr>
          <w:p w:rsidRPr="00CC510F" w:rsidR="00706FC5" w:rsidRDefault="00706FC5" w14:paraId="366BAB76" w14:textId="48EEA78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51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Tužitelj</w:t>
            </w:r>
          </w:p>
        </w:tc>
        <w:tc>
          <w:tcPr>
            <w:tcW w:w="1977" w:type="dxa"/>
          </w:tcPr>
          <w:p w:rsidRPr="00CC510F" w:rsidR="00706FC5" w:rsidRDefault="00706FC5" w14:paraId="5B9D913A" w14:textId="14F8E5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Tuženik</w:t>
            </w:r>
          </w:p>
        </w:tc>
        <w:tc>
          <w:tcPr>
            <w:tcW w:w="1817" w:type="dxa"/>
          </w:tcPr>
          <w:p w:rsidRPr="00CC510F" w:rsidR="00706FC5" w:rsidRDefault="00706FC5" w14:paraId="46D94339" w14:textId="7B368D2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Sud, sudac</w:t>
            </w:r>
          </w:p>
        </w:tc>
        <w:tc>
          <w:tcPr>
            <w:tcW w:w="1643" w:type="dxa"/>
          </w:tcPr>
          <w:p w:rsidRPr="00CC510F" w:rsidR="00706FC5" w:rsidRDefault="00706FC5" w14:paraId="17F4C3CA" w14:textId="3EA3B5B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Posl.br.</w:t>
            </w:r>
          </w:p>
        </w:tc>
        <w:tc>
          <w:tcPr>
            <w:tcW w:w="1643" w:type="dxa"/>
          </w:tcPr>
          <w:p w:rsidRPr="00CC510F" w:rsidR="00706FC5" w:rsidRDefault="00706FC5" w14:paraId="2407ED4F" w14:textId="268B49D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VPS</w:t>
            </w:r>
          </w:p>
        </w:tc>
        <w:tc>
          <w:tcPr>
            <w:tcW w:w="1643" w:type="dxa"/>
          </w:tcPr>
          <w:p w:rsidR="00706FC5" w:rsidRDefault="00706FC5" w14:paraId="03AAFB5A" w14:textId="699C5960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Status predmeta</w:t>
            </w:r>
          </w:p>
        </w:tc>
      </w:tr>
      <w:tr w:rsidRPr="00CC510F" w:rsidR="00706FC5" w:rsidTr="00706FC5" w14:paraId="519A99D6" w14:textId="51796FA8">
        <w:tc>
          <w:tcPr>
            <w:tcW w:w="1643" w:type="dxa"/>
          </w:tcPr>
          <w:p w:rsidR="00706FC5" w:rsidP="006363BE" w:rsidRDefault="00706FC5" w14:paraId="73CEA8E2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706FC5" w:rsidP="006363BE" w:rsidRDefault="00706FC5" w14:paraId="5C274789" w14:textId="78B5DC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3BE">
              <w:rPr>
                <w:rFonts w:asciiTheme="majorBidi" w:hAnsiTheme="majorBidi" w:cstheme="majorBidi"/>
                <w:sz w:val="24"/>
                <w:szCs w:val="24"/>
              </w:rPr>
              <w:t>96/19</w:t>
            </w:r>
          </w:p>
        </w:tc>
        <w:tc>
          <w:tcPr>
            <w:tcW w:w="2405" w:type="dxa"/>
          </w:tcPr>
          <w:p w:rsidRPr="006363BE" w:rsidR="00706FC5" w:rsidP="006363BE" w:rsidRDefault="00706FC5" w14:paraId="69F02D95" w14:textId="6101C37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77" w:type="dxa"/>
          </w:tcPr>
          <w:p w:rsidR="00706FC5" w:rsidP="006363BE" w:rsidRDefault="00706FC5" w14:paraId="4BFEB41C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6363BE" w:rsidRDefault="00706FC5" w14:paraId="5E8D3FD6" w14:textId="51EB53E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3BE">
              <w:rPr>
                <w:rFonts w:asciiTheme="majorBidi" w:hAnsiTheme="majorBidi" w:cstheme="majorBidi"/>
                <w:sz w:val="24"/>
                <w:szCs w:val="24"/>
              </w:rPr>
              <w:t>Bela Barko</w:t>
            </w:r>
          </w:p>
          <w:p w:rsidR="00706FC5" w:rsidP="006363BE" w:rsidRDefault="00706FC5" w14:paraId="7D165008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Belane Barko</w:t>
            </w:r>
          </w:p>
          <w:p w:rsidRPr="006363BE" w:rsidR="00706FC5" w:rsidP="006363BE" w:rsidRDefault="00706FC5" w14:paraId="3E119820" w14:textId="055085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7" w:type="dxa"/>
          </w:tcPr>
          <w:p w:rsidR="00706FC5" w:rsidP="006363BE" w:rsidRDefault="00706FC5" w14:paraId="6763BD51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6363BE" w:rsidRDefault="00706FC5" w14:paraId="3232CF28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:rsidRPr="006363BE" w:rsidR="00706FC5" w:rsidP="006363BE" w:rsidRDefault="00706FC5" w14:paraId="4405EC26" w14:textId="38417B5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Radoslav Roso</w:t>
            </w:r>
          </w:p>
        </w:tc>
        <w:tc>
          <w:tcPr>
            <w:tcW w:w="1643" w:type="dxa"/>
          </w:tcPr>
          <w:p w:rsidR="00706FC5" w:rsidP="006363BE" w:rsidRDefault="00706FC5" w14:paraId="782951A3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706FC5" w:rsidP="006363BE" w:rsidRDefault="00706FC5" w14:paraId="3241568E" w14:textId="66CC90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Ps-19/19</w:t>
            </w:r>
          </w:p>
        </w:tc>
        <w:tc>
          <w:tcPr>
            <w:tcW w:w="1643" w:type="dxa"/>
          </w:tcPr>
          <w:p w:rsidR="00706FC5" w:rsidP="006363BE" w:rsidRDefault="00706FC5" w14:paraId="7FD87F19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706FC5" w:rsidP="006363BE" w:rsidRDefault="00706FC5" w14:paraId="0FA25CE1" w14:textId="7862C2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423.963,72 kn</w:t>
            </w:r>
          </w:p>
        </w:tc>
        <w:tc>
          <w:tcPr>
            <w:tcW w:w="1643" w:type="dxa"/>
          </w:tcPr>
          <w:p w:rsidR="00706FC5" w:rsidP="006363BE" w:rsidRDefault="00706FC5" w14:paraId="3ABD5035" w14:textId="2E1D9A7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</w:p>
        </w:tc>
      </w:tr>
      <w:tr w:rsidRPr="00CC510F" w:rsidR="00706FC5" w:rsidTr="00706FC5" w14:paraId="74D94DA9" w14:textId="0BBAC25F">
        <w:tc>
          <w:tcPr>
            <w:tcW w:w="1643" w:type="dxa"/>
          </w:tcPr>
          <w:p w:rsidR="00706FC5" w:rsidP="006363BE" w:rsidRDefault="00706FC5" w14:paraId="470C93B4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706FC5" w:rsidP="006363BE" w:rsidRDefault="00706FC5" w14:paraId="65C12552" w14:textId="5A31E43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65/19</w:t>
            </w:r>
          </w:p>
        </w:tc>
        <w:tc>
          <w:tcPr>
            <w:tcW w:w="2405" w:type="dxa"/>
          </w:tcPr>
          <w:p w:rsidRPr="006363BE" w:rsidR="00706FC5" w:rsidP="006363BE" w:rsidRDefault="00706FC5" w14:paraId="3DC1A9E8" w14:textId="0DCF13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77" w:type="dxa"/>
          </w:tcPr>
          <w:p w:rsidR="00706FC5" w:rsidP="006363BE" w:rsidRDefault="00706FC5" w14:paraId="153B1710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706FC5" w:rsidP="006363BE" w:rsidRDefault="00706FC5" w14:paraId="49A0116E" w14:textId="265C2BF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Zdravka Bulić</w:t>
            </w:r>
          </w:p>
        </w:tc>
        <w:tc>
          <w:tcPr>
            <w:tcW w:w="1817" w:type="dxa"/>
          </w:tcPr>
          <w:p w:rsidR="00706FC5" w:rsidP="006363BE" w:rsidRDefault="00706FC5" w14:paraId="3AC61F68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6363BE" w:rsidRDefault="00706FC5" w14:paraId="502BC11B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:rsidR="00706FC5" w:rsidP="006363BE" w:rsidRDefault="00706FC5" w14:paraId="17D00229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Barbara Mendeš</w:t>
            </w:r>
          </w:p>
          <w:p w:rsidRPr="006363BE" w:rsidR="00706FC5" w:rsidP="006363BE" w:rsidRDefault="00706FC5" w14:paraId="1CC9953C" w14:textId="2ECA093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</w:tcPr>
          <w:p w:rsidR="00706FC5" w:rsidP="006363BE" w:rsidRDefault="00706FC5" w14:paraId="2398BE04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706FC5" w:rsidP="006363BE" w:rsidRDefault="00706FC5" w14:paraId="7C6EE454" w14:textId="0E3F2D0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Ps-20/19</w:t>
            </w:r>
          </w:p>
        </w:tc>
        <w:tc>
          <w:tcPr>
            <w:tcW w:w="1643" w:type="dxa"/>
          </w:tcPr>
          <w:p w:rsidR="00706FC5" w:rsidP="006363BE" w:rsidRDefault="00706FC5" w14:paraId="4304599F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706FC5" w:rsidP="006363BE" w:rsidRDefault="00706FC5" w14:paraId="453A59EF" w14:textId="5861C0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611.075,00 kn</w:t>
            </w:r>
          </w:p>
        </w:tc>
        <w:tc>
          <w:tcPr>
            <w:tcW w:w="1643" w:type="dxa"/>
          </w:tcPr>
          <w:p w:rsidR="00706FC5" w:rsidP="006363BE" w:rsidRDefault="00706FC5" w14:paraId="16BF6412" w14:textId="5DDCD37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</w:p>
        </w:tc>
      </w:tr>
      <w:tr w:rsidRPr="00CC510F" w:rsidR="00706FC5" w:rsidTr="00706FC5" w14:paraId="0FD2093D" w14:textId="476ECACC">
        <w:tc>
          <w:tcPr>
            <w:tcW w:w="1643" w:type="dxa"/>
          </w:tcPr>
          <w:p w:rsidR="00706FC5" w:rsidP="006363BE" w:rsidRDefault="00706FC5" w14:paraId="7C0299E9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706FC5" w:rsidP="006363BE" w:rsidRDefault="00706FC5" w14:paraId="4F855477" w14:textId="4DFB49D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97/19</w:t>
            </w:r>
          </w:p>
        </w:tc>
        <w:tc>
          <w:tcPr>
            <w:tcW w:w="2405" w:type="dxa"/>
          </w:tcPr>
          <w:p w:rsidRPr="006363BE" w:rsidR="00706FC5" w:rsidP="006363BE" w:rsidRDefault="00706FC5" w14:paraId="49062DAD" w14:textId="5C39E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77" w:type="dxa"/>
          </w:tcPr>
          <w:p w:rsidR="00706FC5" w:rsidP="006363BE" w:rsidRDefault="00706FC5" w14:paraId="4B51108C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706FC5" w:rsidP="006363BE" w:rsidRDefault="00706FC5" w14:paraId="0D131487" w14:textId="1A8EBC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Mustafa Đombić</w:t>
            </w:r>
          </w:p>
        </w:tc>
        <w:tc>
          <w:tcPr>
            <w:tcW w:w="1817" w:type="dxa"/>
          </w:tcPr>
          <w:p w:rsidR="00706FC5" w:rsidP="006363BE" w:rsidRDefault="00706FC5" w14:paraId="005BE46E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6363BE" w:rsidRDefault="00706FC5" w14:paraId="3A73EDC8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:rsidRPr="006363BE" w:rsidR="00706FC5" w:rsidP="006363BE" w:rsidRDefault="00706FC5" w14:paraId="300727E1" w14:textId="2FEEDEB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Radoslav Roso</w:t>
            </w:r>
          </w:p>
        </w:tc>
        <w:tc>
          <w:tcPr>
            <w:tcW w:w="1643" w:type="dxa"/>
          </w:tcPr>
          <w:p w:rsidR="00706FC5" w:rsidP="006363BE" w:rsidRDefault="00706FC5" w14:paraId="22138387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706FC5" w:rsidP="006363BE" w:rsidRDefault="00706FC5" w14:paraId="1D91BC5B" w14:textId="51E4EF6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Ps-16/19</w:t>
            </w:r>
          </w:p>
        </w:tc>
        <w:tc>
          <w:tcPr>
            <w:tcW w:w="1643" w:type="dxa"/>
          </w:tcPr>
          <w:p w:rsidR="00706FC5" w:rsidP="006363BE" w:rsidRDefault="00706FC5" w14:paraId="196AAFA9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706FC5" w:rsidP="006363BE" w:rsidRDefault="00706FC5" w14:paraId="7AF3ABD2" w14:textId="00777C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414.434,16 kn</w:t>
            </w:r>
          </w:p>
        </w:tc>
        <w:tc>
          <w:tcPr>
            <w:tcW w:w="1643" w:type="dxa"/>
          </w:tcPr>
          <w:p w:rsidR="00706FC5" w:rsidP="006363BE" w:rsidRDefault="00706FC5" w14:paraId="0066E029" w14:textId="7BA9C54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</w:p>
        </w:tc>
      </w:tr>
      <w:tr w:rsidRPr="00CC510F" w:rsidR="00706FC5" w:rsidTr="00706FC5" w14:paraId="336C78E7" w14:textId="6CD73C38">
        <w:tc>
          <w:tcPr>
            <w:tcW w:w="1643" w:type="dxa"/>
          </w:tcPr>
          <w:p w:rsidR="00706FC5" w:rsidP="006363BE" w:rsidRDefault="00706FC5" w14:paraId="77DB15C3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706FC5" w:rsidP="006363BE" w:rsidRDefault="00706FC5" w14:paraId="1A47F531" w14:textId="397A10D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100/19</w:t>
            </w:r>
          </w:p>
        </w:tc>
        <w:tc>
          <w:tcPr>
            <w:tcW w:w="2405" w:type="dxa"/>
          </w:tcPr>
          <w:p w:rsidRPr="006363BE" w:rsidR="00706FC5" w:rsidP="006363BE" w:rsidRDefault="00706FC5" w14:paraId="55960B27" w14:textId="33BC6B6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77" w:type="dxa"/>
          </w:tcPr>
          <w:p w:rsidR="00706FC5" w:rsidP="006363BE" w:rsidRDefault="00706FC5" w14:paraId="5E93BAD8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706FC5" w:rsidP="006363BE" w:rsidRDefault="00706FC5" w14:paraId="7836B367" w14:textId="4E5443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Dragana Kvesić</w:t>
            </w:r>
          </w:p>
        </w:tc>
        <w:tc>
          <w:tcPr>
            <w:tcW w:w="1817" w:type="dxa"/>
          </w:tcPr>
          <w:p w:rsidR="00706FC5" w:rsidP="006363BE" w:rsidRDefault="00706FC5" w14:paraId="14C44C81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6363BE" w:rsidRDefault="00706FC5" w14:paraId="1EE22109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:rsidRPr="006363BE" w:rsidR="00706FC5" w:rsidP="006363BE" w:rsidRDefault="00706FC5" w14:paraId="658D6742" w14:textId="64F273C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Veronika Aračić</w:t>
            </w:r>
          </w:p>
        </w:tc>
        <w:tc>
          <w:tcPr>
            <w:tcW w:w="1643" w:type="dxa"/>
          </w:tcPr>
          <w:p w:rsidR="00706FC5" w:rsidP="006363BE" w:rsidRDefault="00706FC5" w14:paraId="590A2D25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706FC5" w:rsidP="006363BE" w:rsidRDefault="00706FC5" w14:paraId="7CBF3E18" w14:textId="4439DD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Ps-24/19</w:t>
            </w:r>
          </w:p>
        </w:tc>
        <w:tc>
          <w:tcPr>
            <w:tcW w:w="1643" w:type="dxa"/>
          </w:tcPr>
          <w:p w:rsidR="00706FC5" w:rsidP="006363BE" w:rsidRDefault="00706FC5" w14:paraId="358FD3F3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706FC5" w:rsidP="006363BE" w:rsidRDefault="00706FC5" w14:paraId="4FBE06DE" w14:textId="0522E89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937.500,00 kn</w:t>
            </w:r>
          </w:p>
        </w:tc>
        <w:tc>
          <w:tcPr>
            <w:tcW w:w="1643" w:type="dxa"/>
          </w:tcPr>
          <w:p w:rsidR="00706FC5" w:rsidP="006363BE" w:rsidRDefault="00706FC5" w14:paraId="182E2C0E" w14:textId="72F6A69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</w:p>
        </w:tc>
      </w:tr>
      <w:tr w:rsidRPr="00CC510F" w:rsidR="00706FC5" w:rsidTr="00706FC5" w14:paraId="2DBC1F1A" w14:textId="3E5CC45E">
        <w:tc>
          <w:tcPr>
            <w:tcW w:w="1643" w:type="dxa"/>
          </w:tcPr>
          <w:p w:rsidR="00706FC5" w:rsidP="006363BE" w:rsidRDefault="00706FC5" w14:paraId="67710C63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706FC5" w:rsidP="006363BE" w:rsidRDefault="00706FC5" w14:paraId="63671453" w14:textId="18F2370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64/19</w:t>
            </w:r>
          </w:p>
        </w:tc>
        <w:tc>
          <w:tcPr>
            <w:tcW w:w="2405" w:type="dxa"/>
          </w:tcPr>
          <w:p w:rsidRPr="006363BE" w:rsidR="00706FC5" w:rsidP="006363BE" w:rsidRDefault="00706FC5" w14:paraId="0483AF43" w14:textId="5E71947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77" w:type="dxa"/>
          </w:tcPr>
          <w:p w:rsidR="00706FC5" w:rsidP="006363BE" w:rsidRDefault="00706FC5" w14:paraId="6B9C5D41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6363BE" w:rsidRDefault="00706FC5" w14:paraId="0CE61E96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Vera Lekaj</w:t>
            </w:r>
          </w:p>
          <w:p w:rsidR="00706FC5" w:rsidP="006363BE" w:rsidRDefault="00706FC5" w14:paraId="500D2CA1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Pren Lekaj</w:t>
            </w:r>
          </w:p>
          <w:p w:rsidR="00706FC5" w:rsidP="006363BE" w:rsidRDefault="00706FC5" w14:paraId="079B81A7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Mihill Lekaj</w:t>
            </w:r>
          </w:p>
          <w:p w:rsidR="00706FC5" w:rsidP="006363BE" w:rsidRDefault="00706FC5" w14:paraId="596C8452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Marjan Lekaj </w:t>
            </w:r>
          </w:p>
          <w:p w:rsidRPr="006363BE" w:rsidR="00706FC5" w:rsidP="006363BE" w:rsidRDefault="00706FC5" w14:paraId="4AE76186" w14:textId="6950BCE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7" w:type="dxa"/>
          </w:tcPr>
          <w:p w:rsidR="00706FC5" w:rsidP="006363BE" w:rsidRDefault="00706FC5" w14:paraId="01988534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6363BE" w:rsidRDefault="00706FC5" w14:paraId="6D57D06C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:rsidRPr="006363BE" w:rsidR="00706FC5" w:rsidP="006363BE" w:rsidRDefault="00706FC5" w14:paraId="299536C2" w14:textId="50C6487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Veronika Aračić</w:t>
            </w:r>
          </w:p>
        </w:tc>
        <w:tc>
          <w:tcPr>
            <w:tcW w:w="1643" w:type="dxa"/>
          </w:tcPr>
          <w:p w:rsidR="00706FC5" w:rsidP="006363BE" w:rsidRDefault="00706FC5" w14:paraId="72730952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706FC5" w:rsidP="006363BE" w:rsidRDefault="00706FC5" w14:paraId="5C628B97" w14:textId="7A5C3A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Ps-21/19</w:t>
            </w:r>
          </w:p>
        </w:tc>
        <w:tc>
          <w:tcPr>
            <w:tcW w:w="1643" w:type="dxa"/>
          </w:tcPr>
          <w:p w:rsidR="00706FC5" w:rsidP="006363BE" w:rsidRDefault="00706FC5" w14:paraId="35EA4F8A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706FC5" w:rsidP="006363BE" w:rsidRDefault="00706FC5" w14:paraId="4B91F4E6" w14:textId="2842A5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220.000,00 kn</w:t>
            </w:r>
          </w:p>
        </w:tc>
        <w:tc>
          <w:tcPr>
            <w:tcW w:w="1643" w:type="dxa"/>
          </w:tcPr>
          <w:p w:rsidR="00706FC5" w:rsidP="006363BE" w:rsidRDefault="00706FC5" w14:paraId="07E6153B" w14:textId="49A9282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tijeku-prekid postupka zbog smrti 3-će tuženika</w:t>
            </w:r>
          </w:p>
        </w:tc>
      </w:tr>
      <w:tr w:rsidRPr="00CC510F" w:rsidR="00706FC5" w:rsidTr="00706FC5" w14:paraId="0D2D7728" w14:textId="20C92C10">
        <w:tc>
          <w:tcPr>
            <w:tcW w:w="1643" w:type="dxa"/>
          </w:tcPr>
          <w:p w:rsidR="00706FC5" w:rsidP="006363BE" w:rsidRDefault="00706FC5" w14:paraId="5CAF5441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706FC5" w:rsidP="006363BE" w:rsidRDefault="00706FC5" w14:paraId="2501EF68" w14:textId="6E156D1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64/19</w:t>
            </w:r>
          </w:p>
        </w:tc>
        <w:tc>
          <w:tcPr>
            <w:tcW w:w="2405" w:type="dxa"/>
          </w:tcPr>
          <w:p w:rsidRPr="006363BE" w:rsidR="00706FC5" w:rsidP="006363BE" w:rsidRDefault="00706FC5" w14:paraId="564A1CC8" w14:textId="465902E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77" w:type="dxa"/>
          </w:tcPr>
          <w:p w:rsidR="00706FC5" w:rsidP="006363BE" w:rsidRDefault="00706FC5" w14:paraId="3DF9A13D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202BA5" w:rsidRDefault="00706FC5" w14:paraId="2CAB83D8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Vera Lekaj</w:t>
            </w:r>
          </w:p>
          <w:p w:rsidR="00706FC5" w:rsidP="00202BA5" w:rsidRDefault="00706FC5" w14:paraId="4AEDB169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Pren Lekaj</w:t>
            </w:r>
          </w:p>
          <w:p w:rsidR="00706FC5" w:rsidP="00202BA5" w:rsidRDefault="00706FC5" w14:paraId="1BBBEEFA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Mihill Lekaj</w:t>
            </w:r>
          </w:p>
          <w:p w:rsidR="00706FC5" w:rsidP="00202BA5" w:rsidRDefault="00706FC5" w14:paraId="13CB9A88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Marjan Lekaj </w:t>
            </w:r>
          </w:p>
          <w:p w:rsidRPr="006363BE" w:rsidR="00706FC5" w:rsidP="006363BE" w:rsidRDefault="00706FC5" w14:paraId="743F00BE" w14:textId="5594868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7" w:type="dxa"/>
          </w:tcPr>
          <w:p w:rsidR="00706FC5" w:rsidP="006363BE" w:rsidRDefault="00706FC5" w14:paraId="1F93AAF8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6363BE" w:rsidRDefault="00706FC5" w14:paraId="4C751A8F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:rsidRPr="006363BE" w:rsidR="00706FC5" w:rsidP="006363BE" w:rsidRDefault="00706FC5" w14:paraId="300C5BEE" w14:textId="2A703E1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Barbara Mendeš</w:t>
            </w:r>
          </w:p>
        </w:tc>
        <w:tc>
          <w:tcPr>
            <w:tcW w:w="1643" w:type="dxa"/>
          </w:tcPr>
          <w:p w:rsidR="00706FC5" w:rsidP="006363BE" w:rsidRDefault="00706FC5" w14:paraId="0396277B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706FC5" w:rsidP="006363BE" w:rsidRDefault="00706FC5" w14:paraId="652F8A4E" w14:textId="03C55C3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Ps-22/19</w:t>
            </w:r>
          </w:p>
        </w:tc>
        <w:tc>
          <w:tcPr>
            <w:tcW w:w="1643" w:type="dxa"/>
          </w:tcPr>
          <w:p w:rsidR="00706FC5" w:rsidP="006363BE" w:rsidRDefault="00706FC5" w14:paraId="6C9BBF4F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706FC5" w:rsidP="006363BE" w:rsidRDefault="00706FC5" w14:paraId="6BD9D229" w14:textId="4453962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312.712,50 kn</w:t>
            </w:r>
          </w:p>
        </w:tc>
        <w:tc>
          <w:tcPr>
            <w:tcW w:w="1643" w:type="dxa"/>
          </w:tcPr>
          <w:p w:rsidR="00706FC5" w:rsidP="006363BE" w:rsidRDefault="00706FC5" w14:paraId="60AC1B0E" w14:textId="137086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tijeku-prekid postupka zbog smrti 3-će tuženika</w:t>
            </w:r>
          </w:p>
        </w:tc>
      </w:tr>
      <w:tr w:rsidRPr="00CC510F" w:rsidR="00706FC5" w:rsidTr="00706FC5" w14:paraId="403407F4" w14:textId="4596DF99">
        <w:tc>
          <w:tcPr>
            <w:tcW w:w="1643" w:type="dxa"/>
          </w:tcPr>
          <w:p w:rsidR="00706FC5" w:rsidP="006363BE" w:rsidRDefault="00706FC5" w14:paraId="295AF77C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706FC5" w:rsidP="006363BE" w:rsidRDefault="00706FC5" w14:paraId="2440EC69" w14:textId="22CB5A2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101/19</w:t>
            </w:r>
          </w:p>
        </w:tc>
        <w:tc>
          <w:tcPr>
            <w:tcW w:w="2405" w:type="dxa"/>
          </w:tcPr>
          <w:p w:rsidRPr="006363BE" w:rsidR="00706FC5" w:rsidP="006363BE" w:rsidRDefault="00706FC5" w14:paraId="69BA386E" w14:textId="5FD12C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77" w:type="dxa"/>
          </w:tcPr>
          <w:p w:rsidR="00706FC5" w:rsidP="006363BE" w:rsidRDefault="00706FC5" w14:paraId="47B1765E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706FC5" w:rsidP="006363BE" w:rsidRDefault="00706FC5" w14:paraId="2813CE52" w14:textId="72FD84F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Marija Lovrić</w:t>
            </w:r>
          </w:p>
        </w:tc>
        <w:tc>
          <w:tcPr>
            <w:tcW w:w="1817" w:type="dxa"/>
          </w:tcPr>
          <w:p w:rsidR="00706FC5" w:rsidP="006363BE" w:rsidRDefault="00706FC5" w14:paraId="2C8995AF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6363BE" w:rsidRDefault="00706FC5" w14:paraId="1A96DA00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:rsidR="00706FC5" w:rsidP="006363BE" w:rsidRDefault="00706FC5" w14:paraId="6E9ED5C3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Angela Koštro</w:t>
            </w:r>
          </w:p>
          <w:p w:rsidRPr="006363BE" w:rsidR="00706FC5" w:rsidP="006363BE" w:rsidRDefault="00706FC5" w14:paraId="1ADEEB05" w14:textId="77BED28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</w:tcPr>
          <w:p w:rsidR="00706FC5" w:rsidP="006363BE" w:rsidRDefault="00706FC5" w14:paraId="56BADD74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706FC5" w:rsidP="006363BE" w:rsidRDefault="00706FC5" w14:paraId="74EAE060" w14:textId="3FDB62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Ps-25/19</w:t>
            </w:r>
          </w:p>
        </w:tc>
        <w:tc>
          <w:tcPr>
            <w:tcW w:w="1643" w:type="dxa"/>
          </w:tcPr>
          <w:p w:rsidR="00706FC5" w:rsidP="006363BE" w:rsidRDefault="00706FC5" w14:paraId="4B0A06FB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706FC5" w:rsidP="006363BE" w:rsidRDefault="00706FC5" w14:paraId="71AEC09A" w14:textId="2FD7BF2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392.000,00 kn</w:t>
            </w:r>
          </w:p>
        </w:tc>
        <w:tc>
          <w:tcPr>
            <w:tcW w:w="1643" w:type="dxa"/>
          </w:tcPr>
          <w:p w:rsidR="00706FC5" w:rsidP="006363BE" w:rsidRDefault="00706FC5" w14:paraId="480CBF8E" w14:textId="7DD914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</w:p>
        </w:tc>
      </w:tr>
      <w:tr w:rsidRPr="00CC510F" w:rsidR="00706FC5" w:rsidTr="00706FC5" w14:paraId="315B0D7F" w14:textId="455C224F">
        <w:tc>
          <w:tcPr>
            <w:tcW w:w="1643" w:type="dxa"/>
          </w:tcPr>
          <w:p w:rsidR="00706FC5" w:rsidP="006363BE" w:rsidRDefault="00706FC5" w14:paraId="7B94BC77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706FC5" w:rsidP="006363BE" w:rsidRDefault="00706FC5" w14:paraId="7C71F19C" w14:textId="7E7E01C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102/19</w:t>
            </w:r>
          </w:p>
        </w:tc>
        <w:tc>
          <w:tcPr>
            <w:tcW w:w="2405" w:type="dxa"/>
          </w:tcPr>
          <w:p w:rsidRPr="00144FD7" w:rsidR="00706FC5" w:rsidP="006363BE" w:rsidRDefault="00706FC5" w14:paraId="3A4EF298" w14:textId="7E678B68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144FD7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Stečajna masa iza CONSTRATUM-INVEST d.d.</w:t>
            </w:r>
          </w:p>
        </w:tc>
        <w:tc>
          <w:tcPr>
            <w:tcW w:w="1977" w:type="dxa"/>
          </w:tcPr>
          <w:p w:rsidRPr="00144FD7" w:rsidR="00706FC5" w:rsidP="006363BE" w:rsidRDefault="00706FC5" w14:paraId="419B6FBB" w14:textId="77777777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  <w:p w:rsidRPr="00144FD7" w:rsidR="00706FC5" w:rsidP="006363BE" w:rsidRDefault="00706FC5" w14:paraId="01BD940E" w14:textId="5F865365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144FD7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Neretljak d.o.o.</w:t>
            </w:r>
          </w:p>
        </w:tc>
        <w:tc>
          <w:tcPr>
            <w:tcW w:w="1817" w:type="dxa"/>
          </w:tcPr>
          <w:p w:rsidRPr="00144FD7" w:rsidR="00706FC5" w:rsidP="006363BE" w:rsidRDefault="00706FC5" w14:paraId="363DD563" w14:textId="77777777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  <w:p w:rsidRPr="00144FD7" w:rsidR="00706FC5" w:rsidP="006363BE" w:rsidRDefault="00706FC5" w14:paraId="60E5809A" w14:textId="2E9DCAD0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144FD7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TS Split</w:t>
            </w:r>
          </w:p>
        </w:tc>
        <w:tc>
          <w:tcPr>
            <w:tcW w:w="1643" w:type="dxa"/>
          </w:tcPr>
          <w:p w:rsidRPr="00144FD7" w:rsidR="00706FC5" w:rsidP="006363BE" w:rsidRDefault="00E818E0" w14:paraId="5F837188" w14:textId="157A34BE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P-177/19</w:t>
            </w:r>
          </w:p>
        </w:tc>
        <w:tc>
          <w:tcPr>
            <w:tcW w:w="1643" w:type="dxa"/>
          </w:tcPr>
          <w:p w:rsidRPr="00144FD7" w:rsidR="00706FC5" w:rsidP="006363BE" w:rsidRDefault="00706FC5" w14:paraId="4DC16FEA" w14:textId="77777777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  <w:p w:rsidRPr="00144FD7" w:rsidR="00706FC5" w:rsidP="006363BE" w:rsidRDefault="00706FC5" w14:paraId="50A75A3A" w14:textId="768E6F94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144FD7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225.000,00 kn</w:t>
            </w:r>
          </w:p>
        </w:tc>
        <w:tc>
          <w:tcPr>
            <w:tcW w:w="1643" w:type="dxa"/>
          </w:tcPr>
          <w:p w:rsidRPr="00144FD7" w:rsidR="00706FC5" w:rsidP="006363BE" w:rsidRDefault="00E818E0" w14:paraId="7A9D085D" w14:textId="0C578AF3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Postupak okončan pravomočnom presudom zbog ogluhe u korist tužitelja u tijeku je Ovršni postupak na iseljenje ovršenika-tuženika koji se vodi pod poslovnim brojem Ovr-135/20 pred Općinkim sudom Makarska-Stalna služba Imotski</w:t>
            </w:r>
          </w:p>
        </w:tc>
      </w:tr>
      <w:tr w:rsidRPr="00CC510F" w:rsidR="00706FC5" w:rsidTr="00706FC5" w14:paraId="6E91BD75" w14:textId="33960A5D">
        <w:tc>
          <w:tcPr>
            <w:tcW w:w="1643" w:type="dxa"/>
          </w:tcPr>
          <w:p w:rsidR="00706FC5" w:rsidP="006363BE" w:rsidRDefault="00706FC5" w14:paraId="1060ED40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706FC5" w:rsidP="006363BE" w:rsidRDefault="00706FC5" w14:paraId="06A27FC5" w14:textId="6985F6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104/19</w:t>
            </w:r>
          </w:p>
        </w:tc>
        <w:tc>
          <w:tcPr>
            <w:tcW w:w="2405" w:type="dxa"/>
          </w:tcPr>
          <w:p w:rsidRPr="006363BE" w:rsidR="00706FC5" w:rsidP="006363BE" w:rsidRDefault="00706FC5" w14:paraId="230C5321" w14:textId="18EE55A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77" w:type="dxa"/>
          </w:tcPr>
          <w:p w:rsidR="00706FC5" w:rsidP="006363BE" w:rsidRDefault="00706FC5" w14:paraId="3123E723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6363BE" w:rsidRDefault="00706FC5" w14:paraId="313CFB4A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Ljerka Rajić</w:t>
            </w:r>
          </w:p>
          <w:p w:rsidR="00706FC5" w:rsidP="006363BE" w:rsidRDefault="00706FC5" w14:paraId="1CB94561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Hrabri Rajić</w:t>
            </w:r>
          </w:p>
          <w:p w:rsidRPr="006363BE" w:rsidR="00706FC5" w:rsidP="006363BE" w:rsidRDefault="00706FC5" w14:paraId="2ADDD30F" w14:textId="014059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7" w:type="dxa"/>
          </w:tcPr>
          <w:p w:rsidR="00706FC5" w:rsidP="006363BE" w:rsidRDefault="00706FC5" w14:paraId="521D82F8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6363BE" w:rsidRDefault="00706FC5" w14:paraId="1CACE00A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:rsidRPr="006363BE" w:rsidR="00706FC5" w:rsidP="006363BE" w:rsidRDefault="00706FC5" w14:paraId="1AF6B786" w14:textId="2F536C6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Radoslav Roso</w:t>
            </w:r>
          </w:p>
        </w:tc>
        <w:tc>
          <w:tcPr>
            <w:tcW w:w="1643" w:type="dxa"/>
          </w:tcPr>
          <w:p w:rsidR="00706FC5" w:rsidP="006363BE" w:rsidRDefault="00706FC5" w14:paraId="1F23BFE2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706FC5" w:rsidP="006363BE" w:rsidRDefault="00706FC5" w14:paraId="05EB57B1" w14:textId="1E38A4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Ps-26/19</w:t>
            </w:r>
          </w:p>
        </w:tc>
        <w:tc>
          <w:tcPr>
            <w:tcW w:w="1643" w:type="dxa"/>
          </w:tcPr>
          <w:p w:rsidR="00706FC5" w:rsidP="006363BE" w:rsidRDefault="00706FC5" w14:paraId="4F306142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706FC5" w:rsidP="006363BE" w:rsidRDefault="00706FC5" w14:paraId="308FC3C5" w14:textId="37892C3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301.365,05 kn</w:t>
            </w:r>
          </w:p>
        </w:tc>
        <w:tc>
          <w:tcPr>
            <w:tcW w:w="1643" w:type="dxa"/>
          </w:tcPr>
          <w:p w:rsidR="00706FC5" w:rsidP="006363BE" w:rsidRDefault="00706FC5" w14:paraId="1E18536D" w14:textId="6C4148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tijeku-postupak prekinut zbog smrti 1-vo tuženice</w:t>
            </w:r>
          </w:p>
        </w:tc>
      </w:tr>
      <w:tr w:rsidRPr="00CC510F" w:rsidR="00706FC5" w:rsidTr="00706FC5" w14:paraId="1A6A93D4" w14:textId="26453492">
        <w:tc>
          <w:tcPr>
            <w:tcW w:w="1643" w:type="dxa"/>
          </w:tcPr>
          <w:p w:rsidR="00706FC5" w:rsidP="006363BE" w:rsidRDefault="00706FC5" w14:paraId="1F55B58C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706FC5" w:rsidP="006363BE" w:rsidRDefault="00706FC5" w14:paraId="681E1D67" w14:textId="10678DD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66/19</w:t>
            </w:r>
          </w:p>
        </w:tc>
        <w:tc>
          <w:tcPr>
            <w:tcW w:w="2405" w:type="dxa"/>
          </w:tcPr>
          <w:p w:rsidRPr="006363BE" w:rsidR="00706FC5" w:rsidP="006363BE" w:rsidRDefault="00706FC5" w14:paraId="665AD88D" w14:textId="0A59878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77" w:type="dxa"/>
          </w:tcPr>
          <w:p w:rsidR="00706FC5" w:rsidP="006363BE" w:rsidRDefault="00706FC5" w14:paraId="2DDCACDF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706FC5" w:rsidP="006363BE" w:rsidRDefault="00706FC5" w14:paraId="463274C9" w14:textId="26FD241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SEKON d.o.o.</w:t>
            </w:r>
          </w:p>
        </w:tc>
        <w:tc>
          <w:tcPr>
            <w:tcW w:w="1817" w:type="dxa"/>
          </w:tcPr>
          <w:p w:rsidR="00706FC5" w:rsidP="006363BE" w:rsidRDefault="00706FC5" w14:paraId="388BC51A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6363BE" w:rsidRDefault="00706FC5" w14:paraId="51142658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TS Split</w:t>
            </w:r>
          </w:p>
          <w:p w:rsidRPr="006363BE" w:rsidR="00706FC5" w:rsidP="006363BE" w:rsidRDefault="00706FC5" w14:paraId="18B71B83" w14:textId="1D768B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Nevenka Marunica</w:t>
            </w:r>
          </w:p>
        </w:tc>
        <w:tc>
          <w:tcPr>
            <w:tcW w:w="1643" w:type="dxa"/>
          </w:tcPr>
          <w:p w:rsidR="00706FC5" w:rsidP="006363BE" w:rsidRDefault="00706FC5" w14:paraId="5FD5F3B8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706FC5" w:rsidP="006363BE" w:rsidRDefault="00706FC5" w14:paraId="43A737EC" w14:textId="0AD3449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P-176/19</w:t>
            </w:r>
          </w:p>
        </w:tc>
        <w:tc>
          <w:tcPr>
            <w:tcW w:w="1643" w:type="dxa"/>
          </w:tcPr>
          <w:p w:rsidR="00706FC5" w:rsidP="006363BE" w:rsidRDefault="00706FC5" w14:paraId="4102EE5F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706FC5" w:rsidP="006363BE" w:rsidRDefault="00706FC5" w14:paraId="01192F95" w14:textId="4FEA6BE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395.266,36 kn</w:t>
            </w:r>
          </w:p>
        </w:tc>
        <w:tc>
          <w:tcPr>
            <w:tcW w:w="1643" w:type="dxa"/>
          </w:tcPr>
          <w:p w:rsidR="00706FC5" w:rsidP="006363BE" w:rsidRDefault="00706FC5" w14:paraId="47FE92D1" w14:textId="1F917B1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</w:p>
        </w:tc>
      </w:tr>
      <w:tr w:rsidRPr="00CC510F" w:rsidR="00706FC5" w:rsidTr="00706FC5" w14:paraId="189A5E81" w14:textId="0C53243C">
        <w:tc>
          <w:tcPr>
            <w:tcW w:w="1643" w:type="dxa"/>
          </w:tcPr>
          <w:p w:rsidR="00706FC5" w:rsidP="006363BE" w:rsidRDefault="00706FC5" w14:paraId="73F0A772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706FC5" w:rsidP="006363BE" w:rsidRDefault="00706FC5" w14:paraId="05B5E32B" w14:textId="32EF14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105/19</w:t>
            </w:r>
          </w:p>
        </w:tc>
        <w:tc>
          <w:tcPr>
            <w:tcW w:w="2405" w:type="dxa"/>
          </w:tcPr>
          <w:p w:rsidRPr="006363BE" w:rsidR="00706FC5" w:rsidP="006363BE" w:rsidRDefault="00706FC5" w14:paraId="2DD8901C" w14:textId="27B1B41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77" w:type="dxa"/>
          </w:tcPr>
          <w:p w:rsidR="00706FC5" w:rsidP="006363BE" w:rsidRDefault="00706FC5" w14:paraId="77D171FF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706FC5" w:rsidP="006363BE" w:rsidRDefault="00706FC5" w14:paraId="681D5172" w14:textId="4D15B08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Mladen Vranjković</w:t>
            </w:r>
          </w:p>
        </w:tc>
        <w:tc>
          <w:tcPr>
            <w:tcW w:w="1817" w:type="dxa"/>
          </w:tcPr>
          <w:p w:rsidR="00706FC5" w:rsidP="006363BE" w:rsidRDefault="00706FC5" w14:paraId="28AED5BA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6363BE" w:rsidRDefault="00706FC5" w14:paraId="49503494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:rsidR="00706FC5" w:rsidP="006363BE" w:rsidRDefault="00706FC5" w14:paraId="3E10564A" w14:textId="39EF6E0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Radoslav Roso</w:t>
            </w:r>
          </w:p>
          <w:p w:rsidRPr="006363BE" w:rsidR="00706FC5" w:rsidP="006363BE" w:rsidRDefault="00706FC5" w14:paraId="47CA62FF" w14:textId="24FDF79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</w:tcPr>
          <w:p w:rsidR="00706FC5" w:rsidP="006363BE" w:rsidRDefault="00706FC5" w14:paraId="59280095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706FC5" w:rsidP="006363BE" w:rsidRDefault="00706FC5" w14:paraId="3A44AFA5" w14:textId="579109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Ps-29/19</w:t>
            </w:r>
          </w:p>
        </w:tc>
        <w:tc>
          <w:tcPr>
            <w:tcW w:w="1643" w:type="dxa"/>
          </w:tcPr>
          <w:p w:rsidR="00706FC5" w:rsidP="006363BE" w:rsidRDefault="00706FC5" w14:paraId="3A8D1105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706FC5" w:rsidP="006363BE" w:rsidRDefault="00706FC5" w14:paraId="78133311" w14:textId="5707674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226.572,20 kn</w:t>
            </w:r>
          </w:p>
        </w:tc>
        <w:tc>
          <w:tcPr>
            <w:tcW w:w="1643" w:type="dxa"/>
          </w:tcPr>
          <w:p w:rsidR="00706FC5" w:rsidP="006363BE" w:rsidRDefault="00E818E0" w14:paraId="6CA1D023" w14:textId="0C4613C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</w:p>
        </w:tc>
      </w:tr>
      <w:tr w:rsidRPr="00CC510F" w:rsidR="00706FC5" w:rsidTr="00706FC5" w14:paraId="44457FFD" w14:textId="16BAAD5A">
        <w:trPr>
          <w:trHeight w:val="1165"/>
        </w:trPr>
        <w:tc>
          <w:tcPr>
            <w:tcW w:w="1643" w:type="dxa"/>
          </w:tcPr>
          <w:p w:rsidR="00706FC5" w:rsidP="00A8674E" w:rsidRDefault="00706FC5" w14:paraId="5290DA43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A8674E" w:rsidRDefault="00706FC5" w14:paraId="3AABC5C2" w14:textId="25E0C7A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148/19</w:t>
            </w:r>
          </w:p>
        </w:tc>
        <w:tc>
          <w:tcPr>
            <w:tcW w:w="2405" w:type="dxa"/>
          </w:tcPr>
          <w:p w:rsidR="00706FC5" w:rsidP="00A8674E" w:rsidRDefault="00706FC5" w14:paraId="6ACE6FD4" w14:textId="5B162A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77" w:type="dxa"/>
          </w:tcPr>
          <w:p w:rsidR="00706FC5" w:rsidP="00A8674E" w:rsidRDefault="00706FC5" w14:paraId="1537B8ED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A8674E" w:rsidRDefault="00706FC5" w14:paraId="0CA4F561" w14:textId="6132CE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Bahtanović Sead</w:t>
            </w:r>
          </w:p>
        </w:tc>
        <w:tc>
          <w:tcPr>
            <w:tcW w:w="1817" w:type="dxa"/>
          </w:tcPr>
          <w:p w:rsidR="00706FC5" w:rsidP="00A8674E" w:rsidRDefault="00706FC5" w14:paraId="7B075EE3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A8674E" w:rsidRDefault="00706FC5" w14:paraId="2F664A4E" w14:textId="60E2E06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</w:tc>
        <w:tc>
          <w:tcPr>
            <w:tcW w:w="1643" w:type="dxa"/>
          </w:tcPr>
          <w:p w:rsidR="00706FC5" w:rsidP="00A8674E" w:rsidRDefault="00706FC5" w14:paraId="66737C5A" w14:textId="2749D6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A8674E" w:rsidRDefault="00706FC5" w14:paraId="56BA7DDB" w14:textId="39678EA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</w:t>
            </w:r>
          </w:p>
          <w:p w:rsidR="00706FC5" w:rsidP="00A8674E" w:rsidRDefault="00706FC5" w14:paraId="023D516E" w14:textId="7AC804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</w:tcPr>
          <w:p w:rsidR="00706FC5" w:rsidP="00A8674E" w:rsidRDefault="00706FC5" w14:paraId="169A51D2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A8674E" w:rsidRDefault="00706FC5" w14:paraId="05699A31" w14:textId="6D6607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351.711,50 kn</w:t>
            </w:r>
          </w:p>
        </w:tc>
        <w:tc>
          <w:tcPr>
            <w:tcW w:w="1643" w:type="dxa"/>
          </w:tcPr>
          <w:p w:rsidR="00706FC5" w:rsidP="00A8674E" w:rsidRDefault="00E818E0" w14:paraId="1299190F" w14:textId="77724A7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</w:p>
        </w:tc>
      </w:tr>
      <w:tr w:rsidRPr="00CC510F" w:rsidR="00706FC5" w:rsidTr="00706FC5" w14:paraId="2C3D0CDD" w14:textId="1CCB3473">
        <w:trPr>
          <w:trHeight w:val="1165"/>
        </w:trPr>
        <w:tc>
          <w:tcPr>
            <w:tcW w:w="1643" w:type="dxa"/>
          </w:tcPr>
          <w:p w:rsidR="00706FC5" w:rsidP="00A8674E" w:rsidRDefault="00706FC5" w14:paraId="11ACE1F5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A8674E" w:rsidRDefault="00706FC5" w14:paraId="12430E21" w14:textId="45E007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167/19</w:t>
            </w:r>
          </w:p>
        </w:tc>
        <w:tc>
          <w:tcPr>
            <w:tcW w:w="2405" w:type="dxa"/>
          </w:tcPr>
          <w:p w:rsidR="00706FC5" w:rsidP="00A8674E" w:rsidRDefault="00706FC5" w14:paraId="3181CA87" w14:textId="632886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77" w:type="dxa"/>
          </w:tcPr>
          <w:p w:rsidR="00706FC5" w:rsidP="00A8674E" w:rsidRDefault="00706FC5" w14:paraId="38E97792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A8674E" w:rsidRDefault="00706FC5" w14:paraId="25F0C07A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Ratko Tolić</w:t>
            </w:r>
          </w:p>
          <w:p w:rsidR="00706FC5" w:rsidP="00A8674E" w:rsidRDefault="00706FC5" w14:paraId="5B435BE8" w14:textId="0264EEA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Zora Tolić</w:t>
            </w:r>
          </w:p>
        </w:tc>
        <w:tc>
          <w:tcPr>
            <w:tcW w:w="1817" w:type="dxa"/>
          </w:tcPr>
          <w:p w:rsidR="00706FC5" w:rsidP="00A8674E" w:rsidRDefault="00706FC5" w14:paraId="20E93227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A8674E" w:rsidRDefault="00706FC5" w14:paraId="4229BC55" w14:textId="5E9E76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</w:tc>
        <w:tc>
          <w:tcPr>
            <w:tcW w:w="1643" w:type="dxa"/>
          </w:tcPr>
          <w:p w:rsidR="00706FC5" w:rsidP="00A8674E" w:rsidRDefault="00706FC5" w14:paraId="1ACC57B4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A8674E" w:rsidRDefault="00706FC5" w14:paraId="562AD5AE" w14:textId="1570140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Ps-36/19</w:t>
            </w:r>
          </w:p>
        </w:tc>
        <w:tc>
          <w:tcPr>
            <w:tcW w:w="1643" w:type="dxa"/>
          </w:tcPr>
          <w:p w:rsidR="00706FC5" w:rsidP="00A8674E" w:rsidRDefault="00706FC5" w14:paraId="10145849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A8674E" w:rsidRDefault="00706FC5" w14:paraId="44545505" w14:textId="58E7FC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886.261,32 kn</w:t>
            </w:r>
          </w:p>
        </w:tc>
        <w:tc>
          <w:tcPr>
            <w:tcW w:w="1643" w:type="dxa"/>
          </w:tcPr>
          <w:p w:rsidR="00706FC5" w:rsidP="00A8674E" w:rsidRDefault="00E818E0" w14:paraId="3AA7D9D9" w14:textId="49D32B6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</w:p>
        </w:tc>
      </w:tr>
      <w:tr w:rsidRPr="00CC510F" w:rsidR="00706FC5" w:rsidTr="00706FC5" w14:paraId="7C8C4D4B" w14:textId="545D2AE7">
        <w:trPr>
          <w:trHeight w:val="1165"/>
        </w:trPr>
        <w:tc>
          <w:tcPr>
            <w:tcW w:w="1643" w:type="dxa"/>
          </w:tcPr>
          <w:p w:rsidR="00706FC5" w:rsidP="00A8674E" w:rsidRDefault="00706FC5" w14:paraId="5C1963B4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A8674E" w:rsidRDefault="00706FC5" w14:paraId="2A6A9B8A" w14:textId="3464EC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168/19</w:t>
            </w:r>
          </w:p>
        </w:tc>
        <w:tc>
          <w:tcPr>
            <w:tcW w:w="2405" w:type="dxa"/>
          </w:tcPr>
          <w:p w:rsidR="00706FC5" w:rsidP="00A8674E" w:rsidRDefault="00706FC5" w14:paraId="56DDB58E" w14:textId="687D161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77" w:type="dxa"/>
          </w:tcPr>
          <w:p w:rsidR="00706FC5" w:rsidP="00A8674E" w:rsidRDefault="00706FC5" w14:paraId="53C06263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A8674E" w:rsidRDefault="00706FC5" w14:paraId="128AD9D0" w14:textId="5BA8AA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Ante Hrkać</w:t>
            </w:r>
          </w:p>
        </w:tc>
        <w:tc>
          <w:tcPr>
            <w:tcW w:w="1817" w:type="dxa"/>
          </w:tcPr>
          <w:p w:rsidR="00706FC5" w:rsidP="00A8674E" w:rsidRDefault="00706FC5" w14:paraId="5C998B17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A8674E" w:rsidRDefault="00706FC5" w14:paraId="73D2B024" w14:textId="6DBE1F7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</w:tc>
        <w:tc>
          <w:tcPr>
            <w:tcW w:w="1643" w:type="dxa"/>
          </w:tcPr>
          <w:p w:rsidR="00706FC5" w:rsidP="00A8674E" w:rsidRDefault="00706FC5" w14:paraId="30BD8254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A8674E" w:rsidRDefault="00706FC5" w14:paraId="74BC3C07" w14:textId="085935F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Ps-38/19</w:t>
            </w:r>
          </w:p>
        </w:tc>
        <w:tc>
          <w:tcPr>
            <w:tcW w:w="1643" w:type="dxa"/>
          </w:tcPr>
          <w:p w:rsidR="00706FC5" w:rsidP="00A8674E" w:rsidRDefault="00706FC5" w14:paraId="38397A06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A8674E" w:rsidRDefault="00706FC5" w14:paraId="7457C88F" w14:textId="1AAD84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522.717,50 kn</w:t>
            </w:r>
          </w:p>
        </w:tc>
        <w:tc>
          <w:tcPr>
            <w:tcW w:w="1643" w:type="dxa"/>
          </w:tcPr>
          <w:p w:rsidR="00706FC5" w:rsidP="00A8674E" w:rsidRDefault="00E818E0" w14:paraId="1543CE4A" w14:textId="4534053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</w:p>
        </w:tc>
      </w:tr>
      <w:tr w:rsidRPr="00CC510F" w:rsidR="00706FC5" w:rsidTr="00706FC5" w14:paraId="699BC761" w14:textId="654DB5B6">
        <w:trPr>
          <w:trHeight w:val="1165"/>
        </w:trPr>
        <w:tc>
          <w:tcPr>
            <w:tcW w:w="1643" w:type="dxa"/>
          </w:tcPr>
          <w:p w:rsidR="00706FC5" w:rsidP="00A8674E" w:rsidRDefault="00706FC5" w14:paraId="7285D702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A8674E" w:rsidRDefault="00706FC5" w14:paraId="7979DDEB" w14:textId="4497207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176/19</w:t>
            </w:r>
          </w:p>
        </w:tc>
        <w:tc>
          <w:tcPr>
            <w:tcW w:w="2405" w:type="dxa"/>
          </w:tcPr>
          <w:p w:rsidR="00706FC5" w:rsidP="00A8674E" w:rsidRDefault="00706FC5" w14:paraId="69DC9F38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A8674E" w:rsidRDefault="00706FC5" w14:paraId="6117D6D5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Vera Lekaj</w:t>
            </w:r>
          </w:p>
          <w:p w:rsidR="00706FC5" w:rsidP="00A8674E" w:rsidRDefault="00706FC5" w14:paraId="6EC1B3E3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Pren Lekaj</w:t>
            </w:r>
          </w:p>
          <w:p w:rsidR="00706FC5" w:rsidP="00A8674E" w:rsidRDefault="00706FC5" w14:paraId="479400F2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Mihill Lekaj</w:t>
            </w:r>
          </w:p>
          <w:p w:rsidR="00706FC5" w:rsidP="00A8674E" w:rsidRDefault="00706FC5" w14:paraId="53436B85" w14:textId="7D5A9B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Marjan Lekaj</w:t>
            </w:r>
          </w:p>
        </w:tc>
        <w:tc>
          <w:tcPr>
            <w:tcW w:w="1977" w:type="dxa"/>
          </w:tcPr>
          <w:p w:rsidR="00706FC5" w:rsidP="00A8674E" w:rsidRDefault="00706FC5" w14:paraId="33ACA837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A8674E" w:rsidRDefault="00706FC5" w14:paraId="5C809D90" w14:textId="01BE11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817" w:type="dxa"/>
          </w:tcPr>
          <w:p w:rsidR="00706FC5" w:rsidP="00A8674E" w:rsidRDefault="00706FC5" w14:paraId="38650CFD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A8674E" w:rsidRDefault="00706FC5" w14:paraId="4D298BC2" w14:textId="34D7F3B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</w:tc>
        <w:tc>
          <w:tcPr>
            <w:tcW w:w="1643" w:type="dxa"/>
          </w:tcPr>
          <w:p w:rsidR="00706FC5" w:rsidP="00A8674E" w:rsidRDefault="00706FC5" w14:paraId="107E1FF0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A8674E" w:rsidRDefault="00706FC5" w14:paraId="4DE36146" w14:textId="441331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P-3312/19</w:t>
            </w:r>
          </w:p>
        </w:tc>
        <w:tc>
          <w:tcPr>
            <w:tcW w:w="1643" w:type="dxa"/>
          </w:tcPr>
          <w:p w:rsidR="00706FC5" w:rsidP="00A8674E" w:rsidRDefault="00706FC5" w14:paraId="27BDC662" w14:textId="2F5D78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A8674E" w:rsidRDefault="00706FC5" w14:paraId="2FF1F5C6" w14:textId="3363480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1.298.000,00 kn</w:t>
            </w:r>
          </w:p>
          <w:p w:rsidR="00706FC5" w:rsidP="00A8674E" w:rsidRDefault="00706FC5" w14:paraId="2717A56E" w14:textId="5BAD706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</w:tcPr>
          <w:p w:rsidR="00706FC5" w:rsidP="00A8674E" w:rsidRDefault="00AE2C7D" w14:paraId="7140F63C" w14:textId="6F349C7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  <w:r w:rsidR="001F58FB">
              <w:rPr>
                <w:rFonts w:asciiTheme="majorBidi" w:hAnsiTheme="majorBidi" w:cstheme="majorBidi"/>
                <w:sz w:val="24"/>
                <w:szCs w:val="24"/>
              </w:rPr>
              <w:t xml:space="preserve"> (postupak pokrenut na utvrđenje prava vlasništva)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-postupak prekinut zbog smrti 3-će tužitelja</w:t>
            </w:r>
          </w:p>
        </w:tc>
      </w:tr>
      <w:tr w:rsidRPr="00CC510F" w:rsidR="00706FC5" w:rsidTr="00706FC5" w14:paraId="6EA4E4AD" w14:textId="643343F2">
        <w:trPr>
          <w:trHeight w:val="1165"/>
        </w:trPr>
        <w:tc>
          <w:tcPr>
            <w:tcW w:w="1643" w:type="dxa"/>
          </w:tcPr>
          <w:p w:rsidR="00706FC5" w:rsidP="00A8674E" w:rsidRDefault="00706FC5" w14:paraId="165D3AE8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A8674E" w:rsidRDefault="00706FC5" w14:paraId="1E896F85" w14:textId="392F5D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177/19</w:t>
            </w:r>
          </w:p>
        </w:tc>
        <w:tc>
          <w:tcPr>
            <w:tcW w:w="2405" w:type="dxa"/>
          </w:tcPr>
          <w:p w:rsidR="00706FC5" w:rsidP="00A8674E" w:rsidRDefault="00706FC5" w14:paraId="503AA8F2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A8674E" w:rsidRDefault="00706FC5" w14:paraId="0DEFC6A7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Ratko Tolić</w:t>
            </w:r>
          </w:p>
          <w:p w:rsidR="00706FC5" w:rsidP="00A8674E" w:rsidRDefault="00706FC5" w14:paraId="198802E2" w14:textId="126925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Zora Tolić</w:t>
            </w:r>
          </w:p>
        </w:tc>
        <w:tc>
          <w:tcPr>
            <w:tcW w:w="1977" w:type="dxa"/>
          </w:tcPr>
          <w:p w:rsidR="00706FC5" w:rsidP="00A8674E" w:rsidRDefault="00706FC5" w14:paraId="44131727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A8674E" w:rsidRDefault="00706FC5" w14:paraId="11E3491C" w14:textId="2B6C09B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817" w:type="dxa"/>
          </w:tcPr>
          <w:p w:rsidR="00706FC5" w:rsidP="00A8674E" w:rsidRDefault="00706FC5" w14:paraId="7DA90A40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A8674E" w:rsidRDefault="00706FC5" w14:paraId="577862B4" w14:textId="5D2A39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</w:tc>
        <w:tc>
          <w:tcPr>
            <w:tcW w:w="1643" w:type="dxa"/>
          </w:tcPr>
          <w:p w:rsidR="00706FC5" w:rsidP="00A8674E" w:rsidRDefault="00706FC5" w14:paraId="6C40BB0B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A8674E" w:rsidRDefault="00706FC5" w14:paraId="406F81AF" w14:textId="505351C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P-3305/19</w:t>
            </w:r>
          </w:p>
        </w:tc>
        <w:tc>
          <w:tcPr>
            <w:tcW w:w="1643" w:type="dxa"/>
          </w:tcPr>
          <w:p w:rsidR="00706FC5" w:rsidP="00A8674E" w:rsidRDefault="00706FC5" w14:paraId="3EB16116" w14:textId="595622B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A8674E" w:rsidRDefault="00706FC5" w14:paraId="587DAD7A" w14:textId="78D949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886.261,32 kn</w:t>
            </w:r>
          </w:p>
          <w:p w:rsidR="00706FC5" w:rsidP="00A8674E" w:rsidRDefault="00706FC5" w14:paraId="10CEFECD" w14:textId="465DB4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</w:tcPr>
          <w:p w:rsidR="00706FC5" w:rsidP="001F58FB" w:rsidRDefault="001F58FB" w14:paraId="1DC28756" w14:textId="6D9E5BC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 (postupak pokrenut na utvrđenje prava vlasništva)</w:t>
            </w:r>
          </w:p>
        </w:tc>
      </w:tr>
      <w:tr w:rsidRPr="00CC510F" w:rsidR="00706FC5" w:rsidTr="00706FC5" w14:paraId="2A966650" w14:textId="4ACEC1B6">
        <w:trPr>
          <w:trHeight w:val="1165"/>
        </w:trPr>
        <w:tc>
          <w:tcPr>
            <w:tcW w:w="1643" w:type="dxa"/>
          </w:tcPr>
          <w:p w:rsidR="00706FC5" w:rsidP="00A8674E" w:rsidRDefault="00706FC5" w14:paraId="38BB22AE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A8674E" w:rsidRDefault="00706FC5" w14:paraId="6645D998" w14:textId="6B94EC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224/19</w:t>
            </w:r>
          </w:p>
        </w:tc>
        <w:tc>
          <w:tcPr>
            <w:tcW w:w="2405" w:type="dxa"/>
          </w:tcPr>
          <w:p w:rsidR="00706FC5" w:rsidP="00A8674E" w:rsidRDefault="00706FC5" w14:paraId="38E7D811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A8674E" w:rsidRDefault="00706FC5" w14:paraId="20B99C46" w14:textId="755C3E1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Ante Hrkać</w:t>
            </w:r>
          </w:p>
        </w:tc>
        <w:tc>
          <w:tcPr>
            <w:tcW w:w="1977" w:type="dxa"/>
          </w:tcPr>
          <w:p w:rsidR="00706FC5" w:rsidP="00A8674E" w:rsidRDefault="00706FC5" w14:paraId="2FA7CDBC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A8674E" w:rsidRDefault="00706FC5" w14:paraId="0BACED2B" w14:textId="538C60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817" w:type="dxa"/>
          </w:tcPr>
          <w:p w:rsidR="00706FC5" w:rsidP="00A8674E" w:rsidRDefault="00706FC5" w14:paraId="39CBCB67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A8674E" w:rsidRDefault="00706FC5" w14:paraId="4595DF62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:rsidR="00706FC5" w:rsidP="00A8674E" w:rsidRDefault="00706FC5" w14:paraId="041345E5" w14:textId="2614976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Paško Bačić</w:t>
            </w:r>
          </w:p>
        </w:tc>
        <w:tc>
          <w:tcPr>
            <w:tcW w:w="1643" w:type="dxa"/>
          </w:tcPr>
          <w:p w:rsidR="00706FC5" w:rsidP="00A8674E" w:rsidRDefault="00706FC5" w14:paraId="1D258A49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A8674E" w:rsidRDefault="00706FC5" w14:paraId="726D094D" w14:textId="0BA3F2D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P-428/19</w:t>
            </w:r>
          </w:p>
        </w:tc>
        <w:tc>
          <w:tcPr>
            <w:tcW w:w="1643" w:type="dxa"/>
          </w:tcPr>
          <w:p w:rsidR="00706FC5" w:rsidP="00A8674E" w:rsidRDefault="00706FC5" w14:paraId="04707826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A8674E" w:rsidRDefault="00706FC5" w14:paraId="5C0AC821" w14:textId="296DA37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522.717,00 kn</w:t>
            </w:r>
          </w:p>
        </w:tc>
        <w:tc>
          <w:tcPr>
            <w:tcW w:w="1643" w:type="dxa"/>
          </w:tcPr>
          <w:p w:rsidR="00706FC5" w:rsidP="00A8674E" w:rsidRDefault="001F58FB" w14:paraId="78EA4A4A" w14:textId="5B5A38A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 (postupak pokrenut na utvrđenje prava vlasništva)</w:t>
            </w:r>
          </w:p>
        </w:tc>
      </w:tr>
      <w:tr w:rsidRPr="00CC510F" w:rsidR="00706FC5" w:rsidTr="00706FC5" w14:paraId="3D8AD48D" w14:textId="4F30FDA8">
        <w:trPr>
          <w:trHeight w:val="1165"/>
        </w:trPr>
        <w:tc>
          <w:tcPr>
            <w:tcW w:w="1643" w:type="dxa"/>
          </w:tcPr>
          <w:p w:rsidR="00706FC5" w:rsidP="007A3B00" w:rsidRDefault="00706FC5" w14:paraId="2E896BC6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7A3B00" w:rsidRDefault="00706FC5" w14:paraId="0224BBF6" w14:textId="7CB0347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225/19</w:t>
            </w:r>
          </w:p>
        </w:tc>
        <w:tc>
          <w:tcPr>
            <w:tcW w:w="2405" w:type="dxa"/>
          </w:tcPr>
          <w:p w:rsidR="00706FC5" w:rsidP="007A3B00" w:rsidRDefault="00706FC5" w14:paraId="3A03197D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7A3B00" w:rsidRDefault="00706FC5" w14:paraId="564B7401" w14:textId="4CE5380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SEKON d.o.o.</w:t>
            </w:r>
          </w:p>
        </w:tc>
        <w:tc>
          <w:tcPr>
            <w:tcW w:w="1977" w:type="dxa"/>
          </w:tcPr>
          <w:p w:rsidR="00706FC5" w:rsidP="007A3B00" w:rsidRDefault="00706FC5" w14:paraId="3839B6D7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7A3B00" w:rsidRDefault="00706FC5" w14:paraId="27AE2794" w14:textId="19281A9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817" w:type="dxa"/>
          </w:tcPr>
          <w:p w:rsidR="00706FC5" w:rsidP="007A3B00" w:rsidRDefault="00706FC5" w14:paraId="7CF1F90A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7A3B00" w:rsidRDefault="00706FC5" w14:paraId="3D480240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TS Split</w:t>
            </w:r>
          </w:p>
          <w:p w:rsidR="00706FC5" w:rsidP="007A3B00" w:rsidRDefault="00706FC5" w14:paraId="5F3121BF" w14:textId="659D197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Marija Balić Jurišić</w:t>
            </w:r>
          </w:p>
        </w:tc>
        <w:tc>
          <w:tcPr>
            <w:tcW w:w="1643" w:type="dxa"/>
          </w:tcPr>
          <w:p w:rsidR="00706FC5" w:rsidP="007A3B00" w:rsidRDefault="00706FC5" w14:paraId="1EE04521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7A3B00" w:rsidRDefault="00706FC5" w14:paraId="7AE87313" w14:textId="3AAA9EA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P-518/19</w:t>
            </w:r>
          </w:p>
        </w:tc>
        <w:tc>
          <w:tcPr>
            <w:tcW w:w="1643" w:type="dxa"/>
          </w:tcPr>
          <w:p w:rsidR="00706FC5" w:rsidP="007A3B00" w:rsidRDefault="00706FC5" w14:paraId="01318A38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7A3B00" w:rsidRDefault="00706FC5" w14:paraId="4293A62D" w14:textId="5BFFB91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20.000,00 kn</w:t>
            </w:r>
          </w:p>
        </w:tc>
        <w:tc>
          <w:tcPr>
            <w:tcW w:w="1643" w:type="dxa"/>
          </w:tcPr>
          <w:p w:rsidR="00706FC5" w:rsidP="007A3B00" w:rsidRDefault="001F58FB" w14:paraId="257FEAC7" w14:textId="0D4D2FF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 (postupak pokrenut na utvrđenje prava vlasništva)</w:t>
            </w:r>
          </w:p>
        </w:tc>
      </w:tr>
      <w:tr w:rsidRPr="00CC510F" w:rsidR="00706FC5" w:rsidTr="00706FC5" w14:paraId="1271C0B9" w14:textId="375E987B">
        <w:trPr>
          <w:trHeight w:val="1165"/>
        </w:trPr>
        <w:tc>
          <w:tcPr>
            <w:tcW w:w="1643" w:type="dxa"/>
          </w:tcPr>
          <w:p w:rsidR="00706FC5" w:rsidP="008F7350" w:rsidRDefault="00706FC5" w14:paraId="458843DF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8F7350" w:rsidRDefault="00706FC5" w14:paraId="27899B05" w14:textId="5E0CAE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12/20</w:t>
            </w:r>
          </w:p>
        </w:tc>
        <w:tc>
          <w:tcPr>
            <w:tcW w:w="2405" w:type="dxa"/>
          </w:tcPr>
          <w:p w:rsidR="00706FC5" w:rsidP="008F7350" w:rsidRDefault="00706FC5" w14:paraId="650CD4A6" w14:textId="0990147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77" w:type="dxa"/>
          </w:tcPr>
          <w:p w:rsidR="00706FC5" w:rsidP="008F7350" w:rsidRDefault="00706FC5" w14:paraId="776DBB3F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8F7350" w:rsidRDefault="00706FC5" w14:paraId="23054CDE" w14:textId="6AB3D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Mark John Pavljasevic</w:t>
            </w:r>
          </w:p>
          <w:p w:rsidR="00706FC5" w:rsidP="00D37784" w:rsidRDefault="00706FC5" w14:paraId="035B0261" w14:textId="5576F6A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Robert Adrian Pavljasevic</w:t>
            </w:r>
          </w:p>
          <w:p w:rsidR="00706FC5" w:rsidP="008F7350" w:rsidRDefault="00706FC5" w14:paraId="78F637F9" w14:textId="0A826A8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Tomislav Petar Pavljasevic</w:t>
            </w:r>
          </w:p>
          <w:p w:rsidR="00706FC5" w:rsidP="008F7350" w:rsidRDefault="00706FC5" w14:paraId="3846C93C" w14:textId="512190F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Spojeno sa Iva </w:t>
            </w: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Pavljašević</w:t>
            </w:r>
          </w:p>
        </w:tc>
        <w:tc>
          <w:tcPr>
            <w:tcW w:w="1817" w:type="dxa"/>
          </w:tcPr>
          <w:p w:rsidR="00706FC5" w:rsidP="008F7350" w:rsidRDefault="00706FC5" w14:paraId="1120878A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8F7350" w:rsidRDefault="00706FC5" w14:paraId="27FC83C3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:rsidR="00706FC5" w:rsidP="008F7350" w:rsidRDefault="00706FC5" w14:paraId="0EA2CFFA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</w:tcPr>
          <w:p w:rsidR="00706FC5" w:rsidP="008F7350" w:rsidRDefault="00706FC5" w14:paraId="4696CF93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8F7350" w:rsidRDefault="00706FC5" w14:paraId="171160BF" w14:textId="7098B1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Ps-28/19</w:t>
            </w:r>
          </w:p>
        </w:tc>
        <w:tc>
          <w:tcPr>
            <w:tcW w:w="1643" w:type="dxa"/>
          </w:tcPr>
          <w:p w:rsidR="00706FC5" w:rsidP="008F7350" w:rsidRDefault="00706FC5" w14:paraId="56BFB313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8F7350" w:rsidRDefault="00706FC5" w14:paraId="10B93856" w14:textId="1345D3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635.218,50 kn</w:t>
            </w:r>
          </w:p>
        </w:tc>
        <w:tc>
          <w:tcPr>
            <w:tcW w:w="1643" w:type="dxa"/>
          </w:tcPr>
          <w:p w:rsidR="00706FC5" w:rsidP="008F7350" w:rsidRDefault="001F58FB" w14:paraId="430C6566" w14:textId="79EF279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 (postupak pokrenut na utvrđenje prava vlasništva)</w:t>
            </w:r>
          </w:p>
        </w:tc>
      </w:tr>
      <w:tr w:rsidRPr="00CC510F" w:rsidR="00706FC5" w:rsidTr="00706FC5" w14:paraId="5FF47E37" w14:textId="4D9AD52B">
        <w:trPr>
          <w:trHeight w:val="1165"/>
        </w:trPr>
        <w:tc>
          <w:tcPr>
            <w:tcW w:w="1643" w:type="dxa"/>
          </w:tcPr>
          <w:p w:rsidR="00706FC5" w:rsidP="008F7350" w:rsidRDefault="00706FC5" w14:paraId="1349C9F7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8F7350" w:rsidRDefault="00706FC5" w14:paraId="798C537A" w14:textId="1891251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56/20</w:t>
            </w:r>
          </w:p>
        </w:tc>
        <w:tc>
          <w:tcPr>
            <w:tcW w:w="2405" w:type="dxa"/>
          </w:tcPr>
          <w:p w:rsidR="00706FC5" w:rsidP="008F7350" w:rsidRDefault="00706FC5" w14:paraId="748AB8F0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8F7350" w:rsidRDefault="00706FC5" w14:paraId="176B73CC" w14:textId="6043BA6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Željko Kordić</w:t>
            </w:r>
          </w:p>
        </w:tc>
        <w:tc>
          <w:tcPr>
            <w:tcW w:w="1977" w:type="dxa"/>
          </w:tcPr>
          <w:p w:rsidR="00706FC5" w:rsidP="008F7350" w:rsidRDefault="00706FC5" w14:paraId="5DF8E793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8F7350" w:rsidRDefault="00706FC5" w14:paraId="104611FC" w14:textId="30D8CA9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817" w:type="dxa"/>
          </w:tcPr>
          <w:p w:rsidR="00706FC5" w:rsidP="008F7350" w:rsidRDefault="00706FC5" w14:paraId="5D0B95F5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8F7350" w:rsidRDefault="00706FC5" w14:paraId="6B2C9EDA" w14:textId="5849AA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</w:tc>
        <w:tc>
          <w:tcPr>
            <w:tcW w:w="1643" w:type="dxa"/>
          </w:tcPr>
          <w:p w:rsidR="00706FC5" w:rsidP="008F7350" w:rsidRDefault="00706FC5" w14:paraId="49624217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8F7350" w:rsidRDefault="00706FC5" w14:paraId="29D6F4C7" w14:textId="63B3734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P-388/20</w:t>
            </w:r>
          </w:p>
        </w:tc>
        <w:tc>
          <w:tcPr>
            <w:tcW w:w="1643" w:type="dxa"/>
          </w:tcPr>
          <w:p w:rsidR="00706FC5" w:rsidP="008F7350" w:rsidRDefault="00706FC5" w14:paraId="15E75099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8F7350" w:rsidRDefault="00706FC5" w14:paraId="36793934" w14:textId="720188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250.000,00 kn</w:t>
            </w:r>
          </w:p>
        </w:tc>
        <w:tc>
          <w:tcPr>
            <w:tcW w:w="1643" w:type="dxa"/>
          </w:tcPr>
          <w:p w:rsidR="00706FC5" w:rsidP="008F7350" w:rsidRDefault="001F58FB" w14:paraId="47F0A7AA" w14:textId="66CFAC2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 (postupak pokrenut na utvrđenje prava vlasništva)</w:t>
            </w:r>
          </w:p>
        </w:tc>
      </w:tr>
      <w:tr w:rsidRPr="00CC510F" w:rsidR="00706FC5" w:rsidTr="00706FC5" w14:paraId="4C11E09C" w14:textId="1ECABD01">
        <w:trPr>
          <w:trHeight w:val="1165"/>
        </w:trPr>
        <w:tc>
          <w:tcPr>
            <w:tcW w:w="1643" w:type="dxa"/>
          </w:tcPr>
          <w:p w:rsidR="00706FC5" w:rsidP="008F7350" w:rsidRDefault="00706FC5" w14:paraId="7FE55A0C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8F7350" w:rsidRDefault="00706FC5" w14:paraId="7FBB6312" w14:textId="5CC7A0A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64/20</w:t>
            </w:r>
          </w:p>
        </w:tc>
        <w:tc>
          <w:tcPr>
            <w:tcW w:w="2405" w:type="dxa"/>
          </w:tcPr>
          <w:p w:rsidR="00706FC5" w:rsidP="008F7350" w:rsidRDefault="00706FC5" w14:paraId="42108853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8F7350" w:rsidRDefault="00706FC5" w14:paraId="52D4AC5D" w14:textId="5BDA9F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Uslužni centar Nikola d.o.o.</w:t>
            </w:r>
          </w:p>
        </w:tc>
        <w:tc>
          <w:tcPr>
            <w:tcW w:w="1977" w:type="dxa"/>
          </w:tcPr>
          <w:p w:rsidR="00706FC5" w:rsidP="008F7350" w:rsidRDefault="00706FC5" w14:paraId="7FCB4F3F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8F7350" w:rsidRDefault="00706FC5" w14:paraId="43E54B52" w14:textId="35AC313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817" w:type="dxa"/>
          </w:tcPr>
          <w:p w:rsidR="00706FC5" w:rsidP="008F7350" w:rsidRDefault="00706FC5" w14:paraId="52F3008A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8F7350" w:rsidRDefault="00706FC5" w14:paraId="7D909800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TS Split</w:t>
            </w:r>
          </w:p>
          <w:p w:rsidR="00706FC5" w:rsidP="008F7350" w:rsidRDefault="00706FC5" w14:paraId="197EEC3B" w14:textId="2B0F189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Buljan</w:t>
            </w:r>
          </w:p>
          <w:p w:rsidR="00706FC5" w:rsidP="008F7350" w:rsidRDefault="00706FC5" w14:paraId="4E8752F8" w14:textId="2F242A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</w:tcPr>
          <w:p w:rsidR="00706FC5" w:rsidP="008F7350" w:rsidRDefault="00706FC5" w14:paraId="3A95CB45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8F7350" w:rsidRDefault="00706FC5" w14:paraId="3886C731" w14:textId="145FC3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P-271/20</w:t>
            </w:r>
          </w:p>
        </w:tc>
        <w:tc>
          <w:tcPr>
            <w:tcW w:w="1643" w:type="dxa"/>
          </w:tcPr>
          <w:p w:rsidR="00706FC5" w:rsidP="008F7350" w:rsidRDefault="00706FC5" w14:paraId="4CB1E05E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8F7350" w:rsidRDefault="00706FC5" w14:paraId="25946723" w14:textId="6D90CBF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179.243,02 kn</w:t>
            </w:r>
          </w:p>
        </w:tc>
        <w:tc>
          <w:tcPr>
            <w:tcW w:w="1643" w:type="dxa"/>
          </w:tcPr>
          <w:p w:rsidR="00706FC5" w:rsidP="001F58FB" w:rsidRDefault="001F58FB" w14:paraId="62C19D49" w14:textId="2ABFE5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 (postupak pokrenut vezano za isplatu dugovane pričuve)</w:t>
            </w:r>
          </w:p>
        </w:tc>
      </w:tr>
      <w:tr w:rsidRPr="00CC510F" w:rsidR="00706FC5" w:rsidTr="00706FC5" w14:paraId="1A72919C" w14:textId="38BBF620">
        <w:trPr>
          <w:trHeight w:val="1165"/>
        </w:trPr>
        <w:tc>
          <w:tcPr>
            <w:tcW w:w="1643" w:type="dxa"/>
          </w:tcPr>
          <w:p w:rsidR="00706FC5" w:rsidP="008F7350" w:rsidRDefault="00706FC5" w14:paraId="2DC81584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8F7350" w:rsidRDefault="00706FC5" w14:paraId="221A708E" w14:textId="5656B71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293/21</w:t>
            </w:r>
          </w:p>
        </w:tc>
        <w:tc>
          <w:tcPr>
            <w:tcW w:w="2405" w:type="dxa"/>
          </w:tcPr>
          <w:p w:rsidR="00706FC5" w:rsidP="008F7350" w:rsidRDefault="00706FC5" w14:paraId="0DE0CBD3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8F7350" w:rsidRDefault="00706FC5" w14:paraId="6B5CC80E" w14:textId="372E879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Zdravka Bulić</w:t>
            </w:r>
          </w:p>
        </w:tc>
        <w:tc>
          <w:tcPr>
            <w:tcW w:w="1977" w:type="dxa"/>
          </w:tcPr>
          <w:p w:rsidR="00706FC5" w:rsidP="008F7350" w:rsidRDefault="00706FC5" w14:paraId="2220266A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8F7350" w:rsidRDefault="00706FC5" w14:paraId="6173C46F" w14:textId="7A167B5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817" w:type="dxa"/>
          </w:tcPr>
          <w:p w:rsidR="00706FC5" w:rsidP="008F7350" w:rsidRDefault="00706FC5" w14:paraId="021AAEDB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8F7350" w:rsidRDefault="00706FC5" w14:paraId="7BC95310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:rsidR="00706FC5" w:rsidP="008F7350" w:rsidRDefault="00706FC5" w14:paraId="3143C033" w14:textId="061FCC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Radoslav Roso</w:t>
            </w:r>
          </w:p>
        </w:tc>
        <w:tc>
          <w:tcPr>
            <w:tcW w:w="1643" w:type="dxa"/>
          </w:tcPr>
          <w:p w:rsidR="00706FC5" w:rsidP="008F7350" w:rsidRDefault="00706FC5" w14:paraId="2354A982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8F7350" w:rsidRDefault="00706FC5" w14:paraId="0F313142" w14:textId="00C9BEC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P-3347/19</w:t>
            </w:r>
          </w:p>
        </w:tc>
        <w:tc>
          <w:tcPr>
            <w:tcW w:w="1643" w:type="dxa"/>
          </w:tcPr>
          <w:p w:rsidR="00706FC5" w:rsidP="008F7350" w:rsidRDefault="00706FC5" w14:paraId="310CC279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6FC5" w:rsidP="008F7350" w:rsidRDefault="00706FC5" w14:paraId="6D3B6473" w14:textId="3FCA652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611.075,00 kn</w:t>
            </w:r>
          </w:p>
        </w:tc>
        <w:tc>
          <w:tcPr>
            <w:tcW w:w="1643" w:type="dxa"/>
          </w:tcPr>
          <w:p w:rsidR="00706FC5" w:rsidP="008F7350" w:rsidRDefault="001F58FB" w14:paraId="1DDE0617" w14:textId="3129D22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 (postupak pokrenut na utvrđenje prava vlasništva)</w:t>
            </w:r>
          </w:p>
        </w:tc>
      </w:tr>
    </w:tbl>
    <w:p w:rsidRPr="00E740B9" w:rsidR="00920C32" w:rsidP="001F58FB" w:rsidRDefault="00920C32" w14:paraId="7B989F79" w14:textId="1ECA3406">
      <w:pPr>
        <w:jc w:val="both"/>
        <w15:collapsed w:val="false"/>
        <w:rPr>
          <w:rFonts w:asciiTheme="majorBidi" w:hAnsiTheme="majorBidi" w:cstheme="majorBidi"/>
          <w:b/>
          <w:bCs/>
          <w:sz w:val="24"/>
          <w:szCs w:val="24"/>
        </w:rPr>
      </w:pPr>
    </w:p>
    <w:sectPr w:rsidRPr="00E740B9" w:rsidR="00920C32" w:rsidSect="00CC510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5F0B4C"/>
    <w:multiLevelType w:val="hybridMultilevel"/>
    <w:tmpl w:val="D7CC40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133F7"/>
    <w:multiLevelType w:val="hybridMultilevel"/>
    <w:tmpl w:val="DAC2E7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A8B"/>
    <w:rsid w:val="00004724"/>
    <w:rsid w:val="000864DF"/>
    <w:rsid w:val="00144FD7"/>
    <w:rsid w:val="001522A6"/>
    <w:rsid w:val="00194DEF"/>
    <w:rsid w:val="001D13BE"/>
    <w:rsid w:val="001E64AE"/>
    <w:rsid w:val="001F58FB"/>
    <w:rsid w:val="00202BA5"/>
    <w:rsid w:val="002545CE"/>
    <w:rsid w:val="002730D3"/>
    <w:rsid w:val="00297EE6"/>
    <w:rsid w:val="00300262"/>
    <w:rsid w:val="003239B1"/>
    <w:rsid w:val="0036577B"/>
    <w:rsid w:val="00383B39"/>
    <w:rsid w:val="003D0EF8"/>
    <w:rsid w:val="00512718"/>
    <w:rsid w:val="005145E8"/>
    <w:rsid w:val="00553352"/>
    <w:rsid w:val="00557764"/>
    <w:rsid w:val="005B6302"/>
    <w:rsid w:val="00611CAB"/>
    <w:rsid w:val="00625667"/>
    <w:rsid w:val="006363BE"/>
    <w:rsid w:val="00650B66"/>
    <w:rsid w:val="00653469"/>
    <w:rsid w:val="006602EA"/>
    <w:rsid w:val="00665024"/>
    <w:rsid w:val="00680762"/>
    <w:rsid w:val="006C03FA"/>
    <w:rsid w:val="006D2918"/>
    <w:rsid w:val="00706FC5"/>
    <w:rsid w:val="007A3B00"/>
    <w:rsid w:val="007D6622"/>
    <w:rsid w:val="00806E5C"/>
    <w:rsid w:val="008076C2"/>
    <w:rsid w:val="00834224"/>
    <w:rsid w:val="00836970"/>
    <w:rsid w:val="00861AF7"/>
    <w:rsid w:val="008C545B"/>
    <w:rsid w:val="008D1ED8"/>
    <w:rsid w:val="008F7350"/>
    <w:rsid w:val="0090254D"/>
    <w:rsid w:val="00920C32"/>
    <w:rsid w:val="009237B3"/>
    <w:rsid w:val="00961FF2"/>
    <w:rsid w:val="00973D26"/>
    <w:rsid w:val="009B0409"/>
    <w:rsid w:val="00A8674E"/>
    <w:rsid w:val="00AA2395"/>
    <w:rsid w:val="00AE2C7D"/>
    <w:rsid w:val="00B17B3E"/>
    <w:rsid w:val="00B20473"/>
    <w:rsid w:val="00B37519"/>
    <w:rsid w:val="00B71B29"/>
    <w:rsid w:val="00C16284"/>
    <w:rsid w:val="00C502AC"/>
    <w:rsid w:val="00C67A8B"/>
    <w:rsid w:val="00C96727"/>
    <w:rsid w:val="00CB6D2E"/>
    <w:rsid w:val="00CC510F"/>
    <w:rsid w:val="00CF4ECB"/>
    <w:rsid w:val="00D10C0C"/>
    <w:rsid w:val="00D30FC5"/>
    <w:rsid w:val="00D37784"/>
    <w:rsid w:val="00D628A1"/>
    <w:rsid w:val="00DD0705"/>
    <w:rsid w:val="00DD0851"/>
    <w:rsid w:val="00DD0AB5"/>
    <w:rsid w:val="00DF597A"/>
    <w:rsid w:val="00DF6B49"/>
    <w:rsid w:val="00DF7EE7"/>
    <w:rsid w:val="00E26412"/>
    <w:rsid w:val="00E328F9"/>
    <w:rsid w:val="00E631D1"/>
    <w:rsid w:val="00E67D0B"/>
    <w:rsid w:val="00E740B9"/>
    <w:rsid w:val="00E818E0"/>
    <w:rsid w:val="00F054F5"/>
    <w:rsid w:val="00F50D00"/>
    <w:rsid w:val="00F54F1B"/>
    <w:rsid w:val="00F8405D"/>
    <w:rsid w:val="00FA699B"/>
    <w:rsid w:val="00FD6072"/>
    <w:rsid w:val="00FE76A5"/>
    <w:rsid w:val="00FF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4AB7A14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CC510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6363B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C03F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C03FA"/>
    <w:rPr>
      <w:rFonts w:ascii="Times New Roman" w:hAnsi="Times New Roman" w:cs="Times New Roman"/>
      <w:b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C03FA"/>
    <w:rPr>
      <w:rFonts w:asciiTheme="majorBidi" w:hAnsiTheme="majorBidi" w:cstheme="majorBidi"/>
      <w:b/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C03FA"/>
    <w:rPr>
      <w:rFonts w:asciiTheme="majorBidi" w:hAnsiTheme="majorBidi" w:cstheme="majorBidi"/>
      <w:b w:val="false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C03FA"/>
    <w:rPr>
      <w:rFonts w:asciiTheme="majorBidi" w:hAnsiTheme="majorBidi" w:cstheme="majorBidi"/>
      <w:b w:val="false"/>
      <w:bCs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CC510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6363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03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03FA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03FA"/>
    <w:rPr>
      <w:rFonts w:asciiTheme="majorBidi" w:cstheme="majorBidi" w:hAnsiTheme="majorBidi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03FA"/>
    <w:rPr>
      <w:rFonts w:asciiTheme="majorBidi" w:cstheme="majorBidi" w:hAnsiTheme="majorBidi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03FA"/>
    <w:rPr>
      <w:rFonts w:asciiTheme="majorBidi" w:cstheme="majorBidi" w:hAnsiTheme="majorBidi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5</properties:Pages>
  <properties:Words>546</properties:Words>
  <properties:Characters>3575</properties:Characters>
  <properties:Lines>490</properties:Lines>
  <properties:Paragraphs>191</properties:Paragraphs>
  <properties:TotalTime>12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2022-09-21T10:15:00Z</dcterms:created>
  <dc:creator>Korisnik</dc:creator>
  <dc:description/>
  <cp:keywords/>
  <cp:lastModifiedBy>Ana Golub Gruić</cp:lastModifiedBy>
  <cp:lastPrinted>2021-09-28T13:14:00Z</cp:lastPrinted>
  <dcterms:modified xmlns:xsi="http://www.w3.org/2001/XMLSchema-instance" xsi:type="dcterms:W3CDTF">2022-10-10T12:40:00Z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St-296/2018-75-3 - TABLICA CONSTRATUM INVEST POSTUPCI U TIJEKU (1) (TABLICA CONSTRATUM INVEST POSTUPCI U TIJEKU (1).docx)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